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C67" w:rsidRPr="006C521C" w:rsidRDefault="00DB1C67" w:rsidP="00DB1C67">
      <w:pPr>
        <w:jc w:val="right"/>
        <w:rPr>
          <w:rFonts w:ascii="GHEA Grapalat" w:hAnsi="GHEA Grapalat" w:cs="GHEA Grapalat"/>
          <w:b/>
        </w:rPr>
      </w:pPr>
      <w:proofErr w:type="spellStart"/>
      <w:r w:rsidRPr="006C521C">
        <w:rPr>
          <w:rFonts w:ascii="GHEA Grapalat" w:hAnsi="GHEA Grapalat" w:cs="GHEA Grapalat"/>
          <w:b/>
          <w:lang w:val="es-ES"/>
        </w:rPr>
        <w:t>Հավելված</w:t>
      </w:r>
      <w:proofErr w:type="spellEnd"/>
      <w:r w:rsidRPr="006C521C">
        <w:rPr>
          <w:rFonts w:ascii="GHEA Grapalat" w:hAnsi="GHEA Grapalat" w:cs="GHEA Grapalat"/>
          <w:b/>
        </w:rPr>
        <w:t xml:space="preserve"> </w:t>
      </w:r>
      <w:r w:rsidR="00CB2906" w:rsidRPr="006C521C">
        <w:rPr>
          <w:rFonts w:ascii="GHEA Grapalat" w:hAnsi="GHEA Grapalat" w:cs="GHEA Grapalat"/>
          <w:b/>
        </w:rPr>
        <w:t>2</w:t>
      </w:r>
    </w:p>
    <w:p w:rsidR="000350B4" w:rsidRPr="006C521C" w:rsidRDefault="000350B4" w:rsidP="000350B4">
      <w:pPr>
        <w:jc w:val="right"/>
        <w:rPr>
          <w:rFonts w:ascii="GHEA Grapalat" w:hAnsi="GHEA Grapalat" w:cs="GHEA Grapalat"/>
          <w:b/>
        </w:rPr>
      </w:pPr>
      <w:r w:rsidRPr="006C521C">
        <w:rPr>
          <w:rFonts w:ascii="GHEA Grapalat" w:hAnsi="GHEA Grapalat" w:cs="Sylfaen"/>
          <w:b/>
          <w:sz w:val="16"/>
          <w:szCs w:val="16"/>
        </w:rPr>
        <w:t>&lt;&lt;</w:t>
      </w:r>
      <w:r w:rsidRPr="006C521C">
        <w:rPr>
          <w:rFonts w:ascii="GHEA Grapalat" w:hAnsi="GHEA Grapalat" w:cs="Sylfaen"/>
          <w:b/>
        </w:rPr>
        <w:t>__</w:t>
      </w:r>
      <w:r w:rsidRPr="006C521C">
        <w:rPr>
          <w:rFonts w:ascii="GHEA Grapalat" w:hAnsi="GHEA Grapalat" w:cs="Sylfaen"/>
          <w:b/>
          <w:sz w:val="16"/>
          <w:szCs w:val="16"/>
        </w:rPr>
        <w:t>&gt;</w:t>
      </w:r>
      <w:proofErr w:type="gramStart"/>
      <w:r w:rsidRPr="006C521C">
        <w:rPr>
          <w:rFonts w:ascii="GHEA Grapalat" w:hAnsi="GHEA Grapalat" w:cs="Sylfaen"/>
          <w:b/>
          <w:sz w:val="16"/>
          <w:szCs w:val="16"/>
        </w:rPr>
        <w:t>&gt;</w:t>
      </w:r>
      <w:r w:rsidRPr="006C521C">
        <w:rPr>
          <w:rFonts w:ascii="GHEA Grapalat" w:hAnsi="GHEA Grapalat" w:cs="Sylfaen"/>
          <w:b/>
        </w:rPr>
        <w:t xml:space="preserve">  </w:t>
      </w:r>
      <w:r w:rsidRPr="006C521C">
        <w:rPr>
          <w:rFonts w:ascii="GHEA Grapalat" w:hAnsi="GHEA Grapalat" w:cs="Sylfaen"/>
          <w:b/>
          <w:sz w:val="16"/>
          <w:szCs w:val="16"/>
        </w:rPr>
        <w:t>&lt;</w:t>
      </w:r>
      <w:proofErr w:type="gramEnd"/>
      <w:r w:rsidRPr="006C521C">
        <w:rPr>
          <w:rFonts w:ascii="GHEA Grapalat" w:hAnsi="GHEA Grapalat" w:cs="Sylfaen"/>
          <w:b/>
          <w:sz w:val="16"/>
          <w:szCs w:val="16"/>
        </w:rPr>
        <w:t>&lt;</w:t>
      </w:r>
      <w:r w:rsidRPr="006C521C">
        <w:rPr>
          <w:rFonts w:ascii="GHEA Grapalat" w:hAnsi="GHEA Grapalat" w:cs="Sylfaen"/>
          <w:b/>
        </w:rPr>
        <w:t>___________</w:t>
      </w:r>
      <w:r w:rsidRPr="006C521C">
        <w:rPr>
          <w:rFonts w:ascii="GHEA Grapalat" w:hAnsi="GHEA Grapalat" w:cs="Sylfaen"/>
          <w:b/>
          <w:sz w:val="16"/>
          <w:szCs w:val="16"/>
        </w:rPr>
        <w:t>&gt;&gt;</w:t>
      </w:r>
      <w:r w:rsidRPr="006C521C">
        <w:rPr>
          <w:rFonts w:ascii="GHEA Grapalat" w:hAnsi="GHEA Grapalat" w:cs="Sylfaen"/>
          <w:b/>
          <w:lang w:val="hy-AM"/>
        </w:rPr>
        <w:t xml:space="preserve"> 201</w:t>
      </w:r>
      <w:r w:rsidR="000A42A3">
        <w:rPr>
          <w:rFonts w:ascii="GHEA Grapalat" w:hAnsi="GHEA Grapalat" w:cs="Sylfaen"/>
          <w:b/>
        </w:rPr>
        <w:t>5</w:t>
      </w:r>
      <w:r w:rsidRPr="006C521C">
        <w:rPr>
          <w:rFonts w:ascii="GHEA Grapalat" w:hAnsi="GHEA Grapalat" w:cs="Sylfaen"/>
          <w:b/>
          <w:lang w:val="hy-AM"/>
        </w:rPr>
        <w:t xml:space="preserve"> թ.-ի</w:t>
      </w:r>
      <w:r w:rsidRPr="006C521C">
        <w:rPr>
          <w:rFonts w:ascii="GHEA Grapalat" w:hAnsi="GHEA Grapalat"/>
          <w:b/>
          <w:lang w:val="hy-AM"/>
        </w:rPr>
        <w:t xml:space="preserve"> կնքված</w:t>
      </w:r>
    </w:p>
    <w:p w:rsidR="000350B4" w:rsidRPr="00A80CA2" w:rsidRDefault="000350B4" w:rsidP="000350B4">
      <w:pPr>
        <w:ind w:firstLine="720"/>
        <w:jc w:val="right"/>
        <w:rPr>
          <w:rFonts w:ascii="GHEA Grapalat" w:hAnsi="GHEA Grapalat" w:cs="GHEA Grapalat"/>
          <w:b/>
        </w:rPr>
      </w:pPr>
      <w:r w:rsidRPr="00A80CA2">
        <w:rPr>
          <w:rFonts w:ascii="GHEA Grapalat" w:hAnsi="GHEA Grapalat"/>
          <w:b/>
        </w:rPr>
        <w:t>ԱՄԱԱԱՊԿ</w:t>
      </w:r>
      <w:r w:rsidR="000A42A3">
        <w:rPr>
          <w:rFonts w:ascii="GHEA Grapalat" w:hAnsi="GHEA Grapalat"/>
          <w:b/>
          <w:lang w:val="es-ES"/>
        </w:rPr>
        <w:t>-ՇՀԱՊՁԲ-11/4-15-</w:t>
      </w:r>
      <w:proofErr w:type="gramStart"/>
      <w:r w:rsidR="000A42A3">
        <w:rPr>
          <w:rFonts w:ascii="GHEA Grapalat" w:hAnsi="GHEA Grapalat"/>
          <w:b/>
          <w:lang w:val="es-ES"/>
        </w:rPr>
        <w:t>1</w:t>
      </w:r>
      <w:r w:rsidRPr="00A80CA2">
        <w:rPr>
          <w:rFonts w:ascii="GHEA Grapalat" w:hAnsi="GHEA Grapalat" w:cs="GHEA Grapalat"/>
          <w:b/>
          <w:lang w:val="hy-AM"/>
        </w:rPr>
        <w:t xml:space="preserve">  ծածկագրով</w:t>
      </w:r>
      <w:proofErr w:type="gramEnd"/>
      <w:r w:rsidRPr="00A80CA2">
        <w:rPr>
          <w:rFonts w:ascii="GHEA Grapalat" w:hAnsi="GHEA Grapalat" w:cs="GHEA Grapalat"/>
          <w:b/>
        </w:rPr>
        <w:t xml:space="preserve"> </w:t>
      </w:r>
    </w:p>
    <w:p w:rsidR="000350B4" w:rsidRPr="006C521C" w:rsidRDefault="000350B4" w:rsidP="000350B4">
      <w:pPr>
        <w:ind w:firstLine="720"/>
        <w:jc w:val="right"/>
        <w:rPr>
          <w:rFonts w:ascii="GHEA Grapalat" w:hAnsi="GHEA Grapalat" w:cs="GHEA Grapalat"/>
          <w:b/>
        </w:rPr>
      </w:pPr>
      <w:proofErr w:type="spellStart"/>
      <w:proofErr w:type="gramStart"/>
      <w:r w:rsidRPr="006C521C">
        <w:rPr>
          <w:rFonts w:ascii="GHEA Grapalat" w:hAnsi="GHEA Grapalat" w:cs="GHEA Grapalat"/>
          <w:b/>
        </w:rPr>
        <w:t>գնման</w:t>
      </w:r>
      <w:proofErr w:type="spellEnd"/>
      <w:proofErr w:type="gramEnd"/>
      <w:r w:rsidRPr="006C521C">
        <w:rPr>
          <w:rFonts w:ascii="GHEA Grapalat" w:hAnsi="GHEA Grapalat" w:cs="GHEA Grapalat"/>
          <w:b/>
        </w:rPr>
        <w:t xml:space="preserve"> </w:t>
      </w:r>
      <w:proofErr w:type="spellStart"/>
      <w:r w:rsidRPr="006C521C">
        <w:rPr>
          <w:rFonts w:ascii="GHEA Grapalat" w:hAnsi="GHEA Grapalat" w:cs="GHEA Grapalat"/>
          <w:b/>
        </w:rPr>
        <w:t>պայմանագրի</w:t>
      </w:r>
      <w:proofErr w:type="spellEnd"/>
    </w:p>
    <w:p w:rsidR="001F7F86" w:rsidRPr="006C521C" w:rsidRDefault="001F7F86" w:rsidP="001F7F86">
      <w:pPr>
        <w:ind w:firstLine="720"/>
        <w:jc w:val="right"/>
        <w:rPr>
          <w:rFonts w:ascii="GHEA Grapalat" w:hAnsi="GHEA Grapalat" w:cs="GHEA Grapalat"/>
          <w:b/>
        </w:rPr>
      </w:pPr>
    </w:p>
    <w:p w:rsidR="00682A1D" w:rsidRPr="006C521C" w:rsidRDefault="00682A1D" w:rsidP="00DD3076">
      <w:pPr>
        <w:ind w:firstLine="709"/>
        <w:rPr>
          <w:rFonts w:ascii="GHEA Grapalat" w:hAnsi="GHEA Grapalat" w:cs="GHEA Grapalat"/>
          <w:b/>
          <w:bCs/>
          <w:sz w:val="22"/>
          <w:szCs w:val="22"/>
          <w:lang w:val="nb-NO"/>
        </w:rPr>
      </w:pPr>
      <w:r w:rsidRPr="006C521C">
        <w:rPr>
          <w:rFonts w:ascii="GHEA Grapalat" w:hAnsi="GHEA Grapalat" w:cs="GHEA Grapalat"/>
          <w:b/>
          <w:bCs/>
          <w:sz w:val="22"/>
          <w:szCs w:val="22"/>
          <w:lang w:val="nb-NO"/>
        </w:rPr>
        <w:t>ԳՆՄԱՆ ԺԱՄԱՆԱԿԱՑՈՒՅՑ</w:t>
      </w:r>
    </w:p>
    <w:p w:rsidR="00682A1D" w:rsidRPr="006C521C" w:rsidRDefault="00682A1D" w:rsidP="00DD3076">
      <w:pPr>
        <w:rPr>
          <w:rFonts w:ascii="GHEA Grapalat" w:hAnsi="GHEA Grapalat" w:cs="GHEA Grapalat"/>
          <w:sz w:val="22"/>
          <w:szCs w:val="22"/>
        </w:rPr>
      </w:pPr>
    </w:p>
    <w:p w:rsidR="00682A1D" w:rsidRPr="006C521C" w:rsidRDefault="00682A1D" w:rsidP="00DD3076">
      <w:pPr>
        <w:rPr>
          <w:rFonts w:ascii="GHEA Grapalat" w:hAnsi="GHEA Grapalat" w:cs="GHEA Grapalat"/>
          <w:sz w:val="20"/>
          <w:szCs w:val="20"/>
        </w:rPr>
      </w:pPr>
      <w:r w:rsidRPr="006C521C">
        <w:rPr>
          <w:rFonts w:ascii="GHEA Grapalat" w:hAnsi="GHEA Grapalat" w:cs="GHEA Grapalat"/>
          <w:sz w:val="20"/>
          <w:szCs w:val="20"/>
        </w:rPr>
        <w:tab/>
      </w:r>
      <w:r w:rsidRPr="006C521C">
        <w:rPr>
          <w:rFonts w:ascii="GHEA Grapalat" w:hAnsi="GHEA Grapalat" w:cs="GHEA Grapalat"/>
          <w:sz w:val="20"/>
          <w:szCs w:val="20"/>
        </w:rPr>
        <w:tab/>
      </w:r>
      <w:r w:rsidRPr="006C521C">
        <w:rPr>
          <w:rFonts w:ascii="GHEA Grapalat" w:hAnsi="GHEA Grapalat" w:cs="GHEA Grapalat"/>
          <w:sz w:val="20"/>
          <w:szCs w:val="20"/>
        </w:rPr>
        <w:tab/>
      </w:r>
      <w:r w:rsidRPr="006C521C">
        <w:rPr>
          <w:rFonts w:ascii="GHEA Grapalat" w:hAnsi="GHEA Grapalat" w:cs="GHEA Grapalat"/>
          <w:sz w:val="20"/>
          <w:szCs w:val="20"/>
        </w:rPr>
        <w:tab/>
      </w:r>
      <w:r w:rsidRPr="006C521C">
        <w:rPr>
          <w:rFonts w:ascii="GHEA Grapalat" w:hAnsi="GHEA Grapalat" w:cs="GHEA Grapalat"/>
          <w:sz w:val="20"/>
          <w:szCs w:val="20"/>
        </w:rPr>
        <w:tab/>
      </w:r>
      <w:r w:rsidRPr="006C521C">
        <w:rPr>
          <w:rFonts w:ascii="GHEA Grapalat" w:hAnsi="GHEA Grapalat" w:cs="GHEA Grapalat"/>
          <w:sz w:val="20"/>
          <w:szCs w:val="20"/>
        </w:rPr>
        <w:tab/>
      </w:r>
      <w:r w:rsidRPr="006C521C">
        <w:rPr>
          <w:rFonts w:ascii="GHEA Grapalat" w:hAnsi="GHEA Grapalat" w:cs="GHEA Grapalat"/>
          <w:sz w:val="20"/>
          <w:szCs w:val="20"/>
        </w:rPr>
        <w:tab/>
      </w:r>
      <w:r w:rsidRPr="006C521C">
        <w:rPr>
          <w:rFonts w:ascii="GHEA Grapalat" w:hAnsi="GHEA Grapalat" w:cs="GHEA Grapalat"/>
          <w:sz w:val="20"/>
          <w:szCs w:val="20"/>
        </w:rPr>
        <w:tab/>
      </w:r>
      <w:r w:rsidRPr="006C521C">
        <w:rPr>
          <w:rFonts w:ascii="GHEA Grapalat" w:hAnsi="GHEA Grapalat" w:cs="GHEA Grapalat"/>
          <w:sz w:val="20"/>
          <w:szCs w:val="20"/>
        </w:rPr>
        <w:tab/>
      </w:r>
      <w:r w:rsidRPr="006C521C">
        <w:rPr>
          <w:rFonts w:ascii="GHEA Grapalat" w:hAnsi="GHEA Grapalat" w:cs="GHEA Grapalat"/>
          <w:sz w:val="20"/>
          <w:szCs w:val="20"/>
        </w:rPr>
        <w:tab/>
        <w:t xml:space="preserve">  </w:t>
      </w:r>
    </w:p>
    <w:tbl>
      <w:tblPr>
        <w:tblW w:w="16141" w:type="dxa"/>
        <w:tblLayout w:type="fixed"/>
        <w:tblLook w:val="0000"/>
      </w:tblPr>
      <w:tblGrid>
        <w:gridCol w:w="675"/>
        <w:gridCol w:w="4961"/>
        <w:gridCol w:w="2842"/>
        <w:gridCol w:w="1170"/>
        <w:gridCol w:w="720"/>
        <w:gridCol w:w="630"/>
        <w:gridCol w:w="720"/>
        <w:gridCol w:w="476"/>
        <w:gridCol w:w="777"/>
        <w:gridCol w:w="499"/>
        <w:gridCol w:w="777"/>
        <w:gridCol w:w="499"/>
        <w:gridCol w:w="777"/>
        <w:gridCol w:w="618"/>
      </w:tblGrid>
      <w:tr w:rsidR="00A95A93" w:rsidRPr="006C521C" w:rsidTr="00622954">
        <w:trPr>
          <w:trHeight w:val="58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A93" w:rsidRPr="00FE3256" w:rsidRDefault="00FE3256" w:rsidP="009E7D6F">
            <w:pPr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Չա</w:t>
            </w:r>
            <w:r w:rsidRPr="00FE3256">
              <w:rPr>
                <w:rFonts w:ascii="GHEA Grapalat" w:hAnsi="GHEA Grapalat" w:cs="GHEA Grapalat"/>
                <w:sz w:val="20"/>
                <w:szCs w:val="20"/>
              </w:rPr>
              <w:t>-</w:t>
            </w: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փա</w:t>
            </w:r>
            <w:r w:rsidRPr="00FE3256">
              <w:rPr>
                <w:rFonts w:ascii="GHEA Grapalat" w:hAnsi="GHEA Grapalat" w:cs="GHEA Grapalat"/>
                <w:sz w:val="20"/>
                <w:szCs w:val="20"/>
              </w:rPr>
              <w:t>-</w:t>
            </w: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բաժ</w:t>
            </w:r>
            <w:r w:rsidRPr="00FE3256">
              <w:rPr>
                <w:rFonts w:ascii="GHEA Grapalat" w:hAnsi="GHEA Grapalat" w:cs="GHEA Grapalat"/>
                <w:sz w:val="20"/>
                <w:szCs w:val="20"/>
              </w:rPr>
              <w:t>-</w:t>
            </w: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նի</w:t>
            </w:r>
          </w:p>
          <w:p w:rsidR="00FE3256" w:rsidRPr="00FE3256" w:rsidRDefault="00FE3256" w:rsidP="009E7D6F">
            <w:pPr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Հա</w:t>
            </w:r>
            <w:r w:rsidRPr="00FE3256">
              <w:rPr>
                <w:rFonts w:ascii="GHEA Grapalat" w:hAnsi="GHEA Grapalat" w:cs="GHEA Grapalat"/>
                <w:sz w:val="20"/>
                <w:szCs w:val="20"/>
              </w:rPr>
              <w:t>-</w:t>
            </w: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մար</w:t>
            </w:r>
          </w:p>
        </w:tc>
        <w:tc>
          <w:tcPr>
            <w:tcW w:w="89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A93" w:rsidRPr="00FE3256" w:rsidRDefault="00A95A93" w:rsidP="009E7D6F">
            <w:pPr>
              <w:rPr>
                <w:rFonts w:ascii="GHEA Grapalat" w:hAnsi="GHEA Grapalat" w:cs="GHEA Grapalat"/>
                <w:sz w:val="20"/>
                <w:szCs w:val="20"/>
              </w:rPr>
            </w:pPr>
            <w:proofErr w:type="spellStart"/>
            <w:r w:rsidRPr="00FE3256">
              <w:rPr>
                <w:rFonts w:ascii="GHEA Grapalat" w:hAnsi="GHEA Grapalat" w:cs="GHEA Grapalat"/>
                <w:sz w:val="20"/>
                <w:szCs w:val="20"/>
              </w:rPr>
              <w:t>Ապրանքի</w:t>
            </w:r>
            <w:proofErr w:type="spellEnd"/>
            <w:r w:rsidRPr="00FE3256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</w:p>
        </w:tc>
        <w:tc>
          <w:tcPr>
            <w:tcW w:w="509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A93" w:rsidRPr="006C521C" w:rsidRDefault="00A95A93" w:rsidP="00DD23AA">
            <w:pPr>
              <w:rPr>
                <w:rFonts w:ascii="GHEA Grapalat" w:hAnsi="GHEA Grapalat" w:cs="GHEA Grapalat"/>
              </w:rPr>
            </w:pPr>
            <w:proofErr w:type="spellStart"/>
            <w:r w:rsidRPr="006C521C">
              <w:rPr>
                <w:rFonts w:ascii="GHEA Grapalat" w:hAnsi="GHEA Grapalat" w:cs="GHEA Grapalat"/>
                <w:sz w:val="22"/>
                <w:szCs w:val="22"/>
              </w:rPr>
              <w:t>Նախատեսվում</w:t>
            </w:r>
            <w:proofErr w:type="spellEnd"/>
            <w:r w:rsidRPr="006C521C">
              <w:rPr>
                <w:rFonts w:ascii="GHEA Grapalat" w:hAnsi="GHEA Grapalat" w:cs="GHEA Grapalat"/>
                <w:sz w:val="22"/>
                <w:szCs w:val="22"/>
              </w:rPr>
              <w:t xml:space="preserve"> է </w:t>
            </w:r>
            <w:proofErr w:type="spellStart"/>
            <w:r w:rsidRPr="006C521C">
              <w:rPr>
                <w:rFonts w:ascii="GHEA Grapalat" w:hAnsi="GHEA Grapalat" w:cs="GHEA Grapalat"/>
                <w:sz w:val="22"/>
                <w:szCs w:val="22"/>
              </w:rPr>
              <w:t>գնել</w:t>
            </w:r>
            <w:proofErr w:type="spellEnd"/>
            <w:r w:rsidRPr="006C521C">
              <w:rPr>
                <w:rFonts w:ascii="GHEA Grapalat" w:hAnsi="GHEA Grapalat" w:cs="GHEA Grapalat"/>
                <w:sz w:val="22"/>
                <w:szCs w:val="22"/>
              </w:rPr>
              <w:t xml:space="preserve"> 201</w:t>
            </w:r>
            <w:r w:rsidR="000A42A3">
              <w:rPr>
                <w:rFonts w:ascii="GHEA Grapalat" w:hAnsi="GHEA Grapalat" w:cs="GHEA Grapalat"/>
                <w:sz w:val="22"/>
                <w:szCs w:val="22"/>
              </w:rPr>
              <w:t>5</w:t>
            </w:r>
            <w:r w:rsidRPr="006C521C">
              <w:rPr>
                <w:rFonts w:ascii="GHEA Grapalat" w:hAnsi="GHEA Grapalat" w:cs="GHEA Grapalat"/>
                <w:sz w:val="22"/>
                <w:szCs w:val="22"/>
              </w:rPr>
              <w:t>թ.</w:t>
            </w:r>
          </w:p>
        </w:tc>
        <w:tc>
          <w:tcPr>
            <w:tcW w:w="1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A93" w:rsidRPr="006C521C" w:rsidRDefault="00A95A93" w:rsidP="009E7D6F">
            <w:pPr>
              <w:rPr>
                <w:rFonts w:ascii="GHEA Grapalat" w:hAnsi="GHEA Grapalat" w:cs="GHEA Grapalat"/>
                <w:sz w:val="20"/>
                <w:szCs w:val="20"/>
              </w:rPr>
            </w:pPr>
            <w:proofErr w:type="spellStart"/>
            <w:r w:rsidRPr="006C521C">
              <w:rPr>
                <w:rFonts w:ascii="GHEA Grapalat" w:hAnsi="GHEA Grapalat" w:cs="GHEA Grapalat"/>
                <w:sz w:val="22"/>
                <w:szCs w:val="22"/>
              </w:rPr>
              <w:t>Ընդամենը</w:t>
            </w:r>
            <w:proofErr w:type="spellEnd"/>
          </w:p>
        </w:tc>
      </w:tr>
      <w:tr w:rsidR="00A95A93" w:rsidRPr="006C521C" w:rsidTr="00622954">
        <w:trPr>
          <w:trHeight w:val="46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A93" w:rsidRPr="00FE3256" w:rsidRDefault="00A95A93" w:rsidP="009E7D6F">
            <w:pPr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A93" w:rsidRPr="00FE3256" w:rsidRDefault="00FE3256" w:rsidP="009E7D6F">
            <w:pPr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Չափաբաժնի անվանումը</w:t>
            </w:r>
          </w:p>
        </w:tc>
        <w:tc>
          <w:tcPr>
            <w:tcW w:w="284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95A93" w:rsidRPr="00FE3256" w:rsidRDefault="00A95A93" w:rsidP="009E7D6F">
            <w:pPr>
              <w:rPr>
                <w:rFonts w:ascii="GHEA Grapalat" w:hAnsi="GHEA Grapalat" w:cs="GHEA Grapalat"/>
                <w:sz w:val="20"/>
                <w:szCs w:val="20"/>
              </w:rPr>
            </w:pPr>
            <w:proofErr w:type="spellStart"/>
            <w:r w:rsidRPr="00FE3256">
              <w:rPr>
                <w:rFonts w:ascii="GHEA Grapalat" w:hAnsi="GHEA Grapalat" w:cs="GHEA Grapalat"/>
                <w:sz w:val="20"/>
                <w:szCs w:val="20"/>
              </w:rPr>
              <w:t>Չափ</w:t>
            </w:r>
            <w:proofErr w:type="spellEnd"/>
            <w:r w:rsidR="00FE3256">
              <w:rPr>
                <w:rFonts w:ascii="GHEA Grapalat" w:hAnsi="GHEA Grapalat" w:cs="GHEA Grapalat"/>
                <w:sz w:val="20"/>
                <w:szCs w:val="20"/>
                <w:lang w:val="ru-RU"/>
              </w:rPr>
              <w:t>-</w:t>
            </w:r>
            <w:proofErr w:type="spellStart"/>
            <w:r w:rsidRPr="00FE3256">
              <w:rPr>
                <w:rFonts w:ascii="GHEA Grapalat" w:hAnsi="GHEA Grapalat" w:cs="GHEA Grapalat"/>
                <w:sz w:val="20"/>
                <w:szCs w:val="20"/>
              </w:rPr>
              <w:t>ման</w:t>
            </w:r>
            <w:proofErr w:type="spellEnd"/>
            <w:r w:rsidRPr="00FE3256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E3256">
              <w:rPr>
                <w:rFonts w:ascii="GHEA Grapalat" w:hAnsi="GHEA Grapalat" w:cs="GHEA Grapalat"/>
                <w:sz w:val="20"/>
                <w:szCs w:val="20"/>
              </w:rPr>
              <w:t>միա</w:t>
            </w:r>
            <w:proofErr w:type="spellEnd"/>
            <w:r w:rsidR="00FE3256">
              <w:rPr>
                <w:rFonts w:ascii="GHEA Grapalat" w:hAnsi="GHEA Grapalat" w:cs="GHEA Grapalat"/>
                <w:sz w:val="20"/>
                <w:szCs w:val="20"/>
                <w:lang w:val="ru-RU"/>
              </w:rPr>
              <w:t>-</w:t>
            </w:r>
            <w:proofErr w:type="spellStart"/>
            <w:r w:rsidRPr="00FE3256">
              <w:rPr>
                <w:rFonts w:ascii="GHEA Grapalat" w:hAnsi="GHEA Grapalat" w:cs="GHEA Grapalat"/>
                <w:sz w:val="20"/>
                <w:szCs w:val="20"/>
              </w:rPr>
              <w:t>վորը</w:t>
            </w:r>
            <w:proofErr w:type="spellEnd"/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A93" w:rsidRPr="00FE3256" w:rsidRDefault="00A95A93" w:rsidP="009E7D6F">
            <w:pPr>
              <w:rPr>
                <w:rFonts w:ascii="GHEA Grapalat" w:hAnsi="GHEA Grapalat" w:cs="GHEA Grapalat"/>
                <w:sz w:val="18"/>
                <w:szCs w:val="18"/>
              </w:rPr>
            </w:pPr>
            <w:proofErr w:type="spellStart"/>
            <w:r w:rsidRPr="00FE3256">
              <w:rPr>
                <w:rFonts w:ascii="GHEA Grapalat" w:hAnsi="GHEA Grapalat" w:cs="GHEA Grapalat"/>
                <w:sz w:val="18"/>
                <w:szCs w:val="18"/>
              </w:rPr>
              <w:t>Միա</w:t>
            </w:r>
            <w:proofErr w:type="spellEnd"/>
            <w:r w:rsidR="00FE3256">
              <w:rPr>
                <w:rFonts w:ascii="GHEA Grapalat" w:hAnsi="GHEA Grapalat" w:cs="GHEA Grapalat"/>
                <w:sz w:val="18"/>
                <w:szCs w:val="18"/>
                <w:lang w:val="ru-RU"/>
              </w:rPr>
              <w:t>-</w:t>
            </w:r>
            <w:proofErr w:type="spellStart"/>
            <w:r w:rsidRPr="00FE3256">
              <w:rPr>
                <w:rFonts w:ascii="GHEA Grapalat" w:hAnsi="GHEA Grapalat" w:cs="GHEA Grapalat"/>
                <w:sz w:val="18"/>
                <w:szCs w:val="18"/>
              </w:rPr>
              <w:t>վորի</w:t>
            </w:r>
            <w:proofErr w:type="spellEnd"/>
            <w:r w:rsidRPr="00FE3256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FE3256">
              <w:rPr>
                <w:rFonts w:ascii="GHEA Grapalat" w:hAnsi="GHEA Grapalat" w:cs="GHEA Grapalat"/>
                <w:sz w:val="18"/>
                <w:szCs w:val="18"/>
              </w:rPr>
              <w:t>գինը</w:t>
            </w:r>
            <w:proofErr w:type="spellEnd"/>
            <w:r w:rsidRPr="00FE3256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</w:p>
          <w:p w:rsidR="00A95A93" w:rsidRPr="00FE3256" w:rsidRDefault="00A95A93" w:rsidP="009E7D6F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FE3256">
              <w:rPr>
                <w:rFonts w:ascii="GHEA Grapalat" w:hAnsi="GHEA Grapalat" w:cs="GHEA Grapalat"/>
                <w:sz w:val="18"/>
                <w:szCs w:val="18"/>
              </w:rPr>
              <w:t xml:space="preserve">/ </w:t>
            </w:r>
            <w:proofErr w:type="spellStart"/>
            <w:r w:rsidRPr="00FE3256">
              <w:rPr>
                <w:rFonts w:ascii="GHEA Grapalat" w:hAnsi="GHEA Grapalat" w:cs="GHEA Grapalat"/>
                <w:sz w:val="18"/>
                <w:szCs w:val="18"/>
              </w:rPr>
              <w:t>դրամ</w:t>
            </w:r>
            <w:proofErr w:type="spellEnd"/>
            <w:r w:rsidRPr="00FE3256">
              <w:rPr>
                <w:rFonts w:ascii="GHEA Grapalat" w:hAnsi="GHEA Grapalat" w:cs="GHEA Grapalat"/>
                <w:sz w:val="20"/>
                <w:szCs w:val="20"/>
              </w:rPr>
              <w:t>/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A93" w:rsidRPr="006C521C" w:rsidRDefault="00A95A93" w:rsidP="009E7D6F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6C521C">
              <w:rPr>
                <w:rFonts w:ascii="GHEA Grapalat" w:hAnsi="GHEA Grapalat" w:cs="GHEA Grapalat"/>
                <w:sz w:val="20"/>
                <w:szCs w:val="20"/>
              </w:rPr>
              <w:t xml:space="preserve">I </w:t>
            </w:r>
            <w:proofErr w:type="spellStart"/>
            <w:r w:rsidRPr="006C521C">
              <w:rPr>
                <w:rFonts w:ascii="GHEA Grapalat" w:hAnsi="GHEA Grapalat" w:cs="GHEA Grapalat"/>
                <w:sz w:val="20"/>
                <w:szCs w:val="20"/>
              </w:rPr>
              <w:t>եռամսյակ</w:t>
            </w:r>
            <w:proofErr w:type="spellEnd"/>
          </w:p>
        </w:tc>
        <w:tc>
          <w:tcPr>
            <w:tcW w:w="1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A93" w:rsidRPr="006C521C" w:rsidRDefault="00A95A93" w:rsidP="009E7D6F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6C521C">
              <w:rPr>
                <w:rFonts w:ascii="GHEA Grapalat" w:hAnsi="GHEA Grapalat" w:cs="GHEA Grapalat"/>
                <w:sz w:val="20"/>
                <w:szCs w:val="20"/>
              </w:rPr>
              <w:t xml:space="preserve">II </w:t>
            </w:r>
            <w:proofErr w:type="spellStart"/>
            <w:r w:rsidRPr="006C521C">
              <w:rPr>
                <w:rFonts w:ascii="GHEA Grapalat" w:hAnsi="GHEA Grapalat" w:cs="GHEA Grapalat"/>
                <w:sz w:val="20"/>
                <w:szCs w:val="20"/>
              </w:rPr>
              <w:t>եռամսյակ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A93" w:rsidRPr="006C521C" w:rsidRDefault="00A95A93" w:rsidP="009E7D6F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6C521C">
              <w:rPr>
                <w:rFonts w:ascii="GHEA Grapalat" w:hAnsi="GHEA Grapalat" w:cs="GHEA Grapalat"/>
                <w:sz w:val="20"/>
                <w:szCs w:val="20"/>
              </w:rPr>
              <w:t xml:space="preserve">III </w:t>
            </w:r>
            <w:proofErr w:type="spellStart"/>
            <w:r w:rsidRPr="006C521C">
              <w:rPr>
                <w:rFonts w:ascii="GHEA Grapalat" w:hAnsi="GHEA Grapalat" w:cs="GHEA Grapalat"/>
                <w:sz w:val="20"/>
                <w:szCs w:val="20"/>
              </w:rPr>
              <w:t>եռամսյակ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A93" w:rsidRPr="006C521C" w:rsidRDefault="00A95A93" w:rsidP="009E7D6F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6C521C">
              <w:rPr>
                <w:rFonts w:ascii="GHEA Grapalat" w:hAnsi="GHEA Grapalat" w:cs="GHEA Grapalat"/>
                <w:sz w:val="20"/>
                <w:szCs w:val="20"/>
              </w:rPr>
              <w:t xml:space="preserve">IV </w:t>
            </w:r>
            <w:proofErr w:type="spellStart"/>
            <w:r w:rsidRPr="006C521C">
              <w:rPr>
                <w:rFonts w:ascii="GHEA Grapalat" w:hAnsi="GHEA Grapalat" w:cs="GHEA Grapalat"/>
                <w:sz w:val="20"/>
                <w:szCs w:val="20"/>
              </w:rPr>
              <w:t>եռամսյակ</w:t>
            </w:r>
            <w:proofErr w:type="spellEnd"/>
          </w:p>
        </w:tc>
        <w:tc>
          <w:tcPr>
            <w:tcW w:w="1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A93" w:rsidRPr="006C521C" w:rsidRDefault="00A95A93" w:rsidP="009E7D6F">
            <w:pPr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A95A93" w:rsidRPr="006C521C" w:rsidTr="00622954">
        <w:trPr>
          <w:trHeight w:val="48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A93" w:rsidRPr="00FE3256" w:rsidRDefault="00A95A93" w:rsidP="009E7D6F">
            <w:pPr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A93" w:rsidRPr="00FE3256" w:rsidRDefault="00A95A93" w:rsidP="009E7D6F">
            <w:pPr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A93" w:rsidRPr="00FE3256" w:rsidRDefault="00A95A93" w:rsidP="009E7D6F">
            <w:pPr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A93" w:rsidRPr="00FE3256" w:rsidRDefault="00A95A93" w:rsidP="009E7D6F">
            <w:pPr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A93" w:rsidRPr="00FE3256" w:rsidRDefault="00A95A93" w:rsidP="009E7D6F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proofErr w:type="spellStart"/>
            <w:r w:rsidRPr="006C521C">
              <w:rPr>
                <w:rFonts w:ascii="GHEA Grapalat" w:hAnsi="GHEA Grapalat" w:cs="GHEA Grapalat"/>
                <w:sz w:val="16"/>
                <w:szCs w:val="16"/>
              </w:rPr>
              <w:t>քանակ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A93" w:rsidRPr="00FE3256" w:rsidRDefault="00A95A93" w:rsidP="009E7D6F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proofErr w:type="spellStart"/>
            <w:r w:rsidRPr="006C521C">
              <w:rPr>
                <w:rFonts w:ascii="GHEA Grapalat" w:hAnsi="GHEA Grapalat" w:cs="GHEA Grapalat"/>
                <w:sz w:val="16"/>
                <w:szCs w:val="16"/>
              </w:rPr>
              <w:t>գին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A93" w:rsidRPr="00FE3256" w:rsidRDefault="00A95A93" w:rsidP="009E7D6F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proofErr w:type="spellStart"/>
            <w:r w:rsidRPr="006C521C">
              <w:rPr>
                <w:rFonts w:ascii="GHEA Grapalat" w:hAnsi="GHEA Grapalat" w:cs="GHEA Grapalat"/>
                <w:sz w:val="16"/>
                <w:szCs w:val="16"/>
              </w:rPr>
              <w:t>քանակ</w:t>
            </w:r>
            <w:proofErr w:type="spellEnd"/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A93" w:rsidRPr="006C521C" w:rsidRDefault="00A95A93" w:rsidP="009E7D6F">
            <w:pPr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 w:rsidRPr="006C521C">
              <w:rPr>
                <w:rFonts w:ascii="GHEA Grapalat" w:hAnsi="GHEA Grapalat" w:cs="GHEA Grapalat"/>
                <w:sz w:val="16"/>
                <w:szCs w:val="16"/>
              </w:rPr>
              <w:t>գինը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A93" w:rsidRPr="00FE3256" w:rsidRDefault="00A95A93" w:rsidP="009E7D6F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proofErr w:type="spellStart"/>
            <w:r w:rsidRPr="006C521C">
              <w:rPr>
                <w:rFonts w:ascii="GHEA Grapalat" w:hAnsi="GHEA Grapalat" w:cs="GHEA Grapalat"/>
                <w:sz w:val="16"/>
                <w:szCs w:val="16"/>
              </w:rPr>
              <w:t>քանակ</w:t>
            </w:r>
            <w:proofErr w:type="spellEnd"/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A93" w:rsidRPr="00FE3256" w:rsidRDefault="00A95A93" w:rsidP="009E7D6F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proofErr w:type="spellStart"/>
            <w:r w:rsidRPr="006C521C">
              <w:rPr>
                <w:rFonts w:ascii="GHEA Grapalat" w:hAnsi="GHEA Grapalat" w:cs="GHEA Grapalat"/>
                <w:sz w:val="16"/>
                <w:szCs w:val="16"/>
              </w:rPr>
              <w:t>գին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A93" w:rsidRPr="00FE3256" w:rsidRDefault="00A95A93" w:rsidP="009E7D6F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proofErr w:type="spellStart"/>
            <w:r w:rsidRPr="006C521C">
              <w:rPr>
                <w:rFonts w:ascii="GHEA Grapalat" w:hAnsi="GHEA Grapalat" w:cs="GHEA Grapalat"/>
                <w:sz w:val="16"/>
                <w:szCs w:val="16"/>
              </w:rPr>
              <w:t>քանակ</w:t>
            </w:r>
            <w:proofErr w:type="spellEnd"/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A93" w:rsidRPr="00FE3256" w:rsidRDefault="00A95A93" w:rsidP="009E7D6F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proofErr w:type="spellStart"/>
            <w:r w:rsidRPr="006C521C">
              <w:rPr>
                <w:rFonts w:ascii="GHEA Grapalat" w:hAnsi="GHEA Grapalat" w:cs="GHEA Grapalat"/>
                <w:sz w:val="16"/>
                <w:szCs w:val="16"/>
              </w:rPr>
              <w:t>գին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A93" w:rsidRPr="00FE3256" w:rsidRDefault="00A95A93" w:rsidP="009E7D6F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proofErr w:type="spellStart"/>
            <w:r w:rsidRPr="006C521C">
              <w:rPr>
                <w:rFonts w:ascii="GHEA Grapalat" w:hAnsi="GHEA Grapalat" w:cs="GHEA Grapalat"/>
                <w:sz w:val="16"/>
                <w:szCs w:val="16"/>
              </w:rPr>
              <w:t>քանակ</w:t>
            </w:r>
            <w:proofErr w:type="spellEnd"/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A93" w:rsidRPr="00FE3256" w:rsidRDefault="00A95A93" w:rsidP="009E7D6F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proofErr w:type="spellStart"/>
            <w:r w:rsidRPr="006C521C">
              <w:rPr>
                <w:rFonts w:ascii="GHEA Grapalat" w:hAnsi="GHEA Grapalat" w:cs="GHEA Grapalat"/>
                <w:sz w:val="16"/>
                <w:szCs w:val="16"/>
              </w:rPr>
              <w:t>գին</w:t>
            </w:r>
            <w:proofErr w:type="spellEnd"/>
          </w:p>
        </w:tc>
      </w:tr>
      <w:tr w:rsidR="00A95A93" w:rsidRPr="006C521C" w:rsidTr="00622954">
        <w:trPr>
          <w:trHeight w:val="25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95A93" w:rsidRPr="00FE3256" w:rsidRDefault="00A95A93" w:rsidP="009E7D6F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FE3256">
              <w:rPr>
                <w:rFonts w:ascii="GHEA Grapalat" w:hAnsi="GHEA Grapalat" w:cs="GHEA Grapalat"/>
                <w:sz w:val="20"/>
                <w:szCs w:val="20"/>
              </w:rPr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95A93" w:rsidRPr="00FE3256" w:rsidRDefault="00A95A93" w:rsidP="009E7D6F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FE3256">
              <w:rPr>
                <w:rFonts w:ascii="GHEA Grapalat" w:hAnsi="GHEA Grapalat" w:cs="GHEA Grapalat"/>
                <w:sz w:val="20"/>
                <w:szCs w:val="20"/>
              </w:rPr>
              <w:t>2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95A93" w:rsidRPr="00FE3256" w:rsidRDefault="00A95A93" w:rsidP="009E7D6F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FE3256">
              <w:rPr>
                <w:rFonts w:ascii="GHEA Grapalat" w:hAnsi="GHEA Grapalat" w:cs="GHEA Grapalat"/>
                <w:sz w:val="20"/>
                <w:szCs w:val="20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95A93" w:rsidRPr="00FE3256" w:rsidRDefault="00A95A93" w:rsidP="009E7D6F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FE3256">
              <w:rPr>
                <w:rFonts w:ascii="GHEA Grapalat" w:hAnsi="GHEA Grapalat" w:cs="GHEA Grapalat"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95A93" w:rsidRPr="006C521C" w:rsidRDefault="00A95A93" w:rsidP="009E7D6F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6C521C">
              <w:rPr>
                <w:rFonts w:ascii="GHEA Grapalat" w:hAnsi="GHEA Grapalat" w:cs="GHEA Grapalat"/>
                <w:sz w:val="18"/>
                <w:szCs w:val="18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95A93" w:rsidRPr="006C521C" w:rsidRDefault="00A95A93" w:rsidP="009E7D6F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6C521C">
              <w:rPr>
                <w:rFonts w:ascii="GHEA Grapalat" w:hAnsi="GHEA Grapalat" w:cs="GHEA Grapalat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95A93" w:rsidRPr="006C521C" w:rsidRDefault="00A95A93" w:rsidP="009E7D6F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6C521C">
              <w:rPr>
                <w:rFonts w:ascii="GHEA Grapalat" w:hAnsi="GHEA Grapalat" w:cs="GHEA Grapalat"/>
                <w:sz w:val="18"/>
                <w:szCs w:val="18"/>
              </w:rPr>
              <w:t>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95A93" w:rsidRPr="006C521C" w:rsidRDefault="00A95A93" w:rsidP="009E7D6F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6C521C">
              <w:rPr>
                <w:rFonts w:ascii="GHEA Grapalat" w:hAnsi="GHEA Grapalat" w:cs="GHEA Grapalat"/>
                <w:sz w:val="18"/>
                <w:szCs w:val="18"/>
              </w:rPr>
              <w:t>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95A93" w:rsidRPr="006C521C" w:rsidRDefault="00A95A93" w:rsidP="009E7D6F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6C521C">
              <w:rPr>
                <w:rFonts w:ascii="GHEA Grapalat" w:hAnsi="GHEA Grapalat" w:cs="GHEA Grapalat"/>
                <w:sz w:val="18"/>
                <w:szCs w:val="18"/>
              </w:rPr>
              <w:t>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95A93" w:rsidRPr="006C521C" w:rsidRDefault="00A95A93" w:rsidP="009E7D6F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6C521C">
              <w:rPr>
                <w:rFonts w:ascii="GHEA Grapalat" w:hAnsi="GHEA Grapalat" w:cs="GHEA Grapalat"/>
                <w:sz w:val="18"/>
                <w:szCs w:val="18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95A93" w:rsidRPr="006C521C" w:rsidRDefault="00A95A93" w:rsidP="009E7D6F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6C521C">
              <w:rPr>
                <w:rFonts w:ascii="GHEA Grapalat" w:hAnsi="GHEA Grapalat" w:cs="GHEA Grapalat"/>
                <w:sz w:val="18"/>
                <w:szCs w:val="18"/>
              </w:rPr>
              <w:t>11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95A93" w:rsidRPr="006C521C" w:rsidRDefault="00A95A93" w:rsidP="009E7D6F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6C521C">
              <w:rPr>
                <w:rFonts w:ascii="GHEA Grapalat" w:hAnsi="GHEA Grapalat" w:cs="GHEA Grapalat"/>
                <w:sz w:val="18"/>
                <w:szCs w:val="18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95A93" w:rsidRPr="006C521C" w:rsidRDefault="00A95A93" w:rsidP="009E7D6F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6C521C">
              <w:rPr>
                <w:rFonts w:ascii="GHEA Grapalat" w:hAnsi="GHEA Grapalat" w:cs="GHEA Grapalat"/>
                <w:sz w:val="18"/>
                <w:szCs w:val="18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95A93" w:rsidRPr="006C521C" w:rsidRDefault="00A95A93" w:rsidP="009E7D6F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6C521C">
              <w:rPr>
                <w:rFonts w:ascii="GHEA Grapalat" w:hAnsi="GHEA Grapalat" w:cs="GHEA Grapalat"/>
                <w:sz w:val="18"/>
                <w:szCs w:val="18"/>
              </w:rPr>
              <w:t>14</w:t>
            </w:r>
          </w:p>
        </w:tc>
      </w:tr>
      <w:tr w:rsidR="00963AF2" w:rsidRPr="00646796" w:rsidTr="009978D1">
        <w:trPr>
          <w:trHeight w:val="2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Ազիթրոմիցին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8D1" w:rsidRPr="00646796" w:rsidRDefault="009978D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Ազիթրոմիցին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12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Ազիթրոմիցին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Ալբենդազոլ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Ալյումինիումի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հիդրօքսիդ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մագնեզիումի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հիդրօքսիդ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Ածուխ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ակտիվացված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300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Ամինոֆիլին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646796">
              <w:rPr>
                <w:rFonts w:ascii="Arial LatArm" w:hAnsi="Arial LatArm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646796">
              <w:rPr>
                <w:rFonts w:ascii="Arial LatArm" w:hAnsi="Arial LatArm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646796">
              <w:rPr>
                <w:rFonts w:ascii="Arial LatArm" w:hAnsi="Arial LatArm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400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Ամինոֆիլին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Ամիոդարոն</w:t>
            </w:r>
            <w:proofErr w:type="spellEnd"/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646796">
              <w:rPr>
                <w:rFonts w:ascii="Arial LatArm" w:hAnsi="Arial LatArm" w:cs="Arial"/>
                <w:color w:val="000000"/>
                <w:sz w:val="18"/>
                <w:szCs w:val="18"/>
              </w:rPr>
              <w:t>1</w:t>
            </w:r>
            <w:r w:rsidR="009978D1">
              <w:rPr>
                <w:rFonts w:ascii="Arial LatArm" w:hAnsi="Arial LatArm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646796">
              <w:rPr>
                <w:rFonts w:ascii="Arial LatArm" w:hAnsi="Arial LatArm" w:cs="Arial"/>
                <w:color w:val="000000"/>
                <w:sz w:val="18"/>
                <w:szCs w:val="18"/>
              </w:rPr>
              <w:t>4</w:t>
            </w:r>
            <w:r w:rsidR="009978D1">
              <w:rPr>
                <w:rFonts w:ascii="Arial LatArm" w:hAnsi="Arial LatArm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600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Ամլոդիպին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2E67DB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1150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2E67DB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2300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2E67DB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3450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2E67DB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4600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2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Ամպիցիլին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Ամպիցիլին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646796"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646796">
              <w:rPr>
                <w:rFonts w:ascii="Arial LatArm" w:hAnsi="Arial LatArm" w:cs="Arial"/>
                <w:color w:val="000000"/>
                <w:sz w:val="18"/>
                <w:szCs w:val="18"/>
              </w:rPr>
              <w:t>1</w:t>
            </w:r>
            <w:r w:rsidR="009978D1"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Ամօքսիցիլին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300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Ամօքսիցիլին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800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Ամօքսիցիլին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646796">
              <w:rPr>
                <w:rFonts w:ascii="Arial LatArm" w:hAnsi="Arial LatArm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646796">
              <w:rPr>
                <w:rFonts w:ascii="Arial LatArm" w:hAnsi="Arial LatArm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Ամօքսիցիլին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35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Ամօքսիցիլին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+ </w:t>
            </w: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Քլավուլանաթթու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646796">
              <w:rPr>
                <w:rFonts w:ascii="Arial LatArm" w:hAnsi="Arial LatArm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Ամօքսիցիլին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+ </w:t>
            </w: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Քլավուլանաթթու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Ասկորբինաթթու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978D1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400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Ատենոլոլ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646796">
              <w:rPr>
                <w:rFonts w:ascii="Arial LatArm" w:hAnsi="Arial LatArm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</w:t>
            </w:r>
            <w:r w:rsidR="00963AF2" w:rsidRPr="00646796">
              <w:rPr>
                <w:rFonts w:ascii="Arial LatArm" w:hAnsi="Arial LatArm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</w:t>
            </w:r>
            <w:r w:rsidR="00963AF2" w:rsidRPr="00646796">
              <w:rPr>
                <w:rFonts w:ascii="Arial LatArm" w:hAnsi="Arial LatArm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963AF2" w:rsidRPr="00646796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200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2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Ատորվաստատին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150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Ատորվաստատին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100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Ատորվաստատին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Ացետազոլամիդ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18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24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lastRenderedPageBreak/>
              <w:t>25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Ացետիլսալիցիլաթթու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[</w:t>
            </w: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կարդիոասպիրին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>]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646796">
              <w:rPr>
                <w:rFonts w:ascii="Arial LatArm" w:hAnsi="Arial LatArm" w:cs="Arial"/>
                <w:color w:val="000000"/>
                <w:sz w:val="18"/>
                <w:szCs w:val="18"/>
              </w:rPr>
              <w:t>1</w:t>
            </w:r>
            <w:r w:rsidR="008217AD">
              <w:rPr>
                <w:rFonts w:ascii="Arial LatArm" w:hAnsi="Arial LatArm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375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500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Ացետիլսալիցիլաթթու</w:t>
            </w:r>
            <w:proofErr w:type="spellEnd"/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</w:t>
            </w:r>
            <w:r w:rsidR="00963AF2" w:rsidRPr="00646796">
              <w:rPr>
                <w:rFonts w:ascii="Arial LatArm" w:hAnsi="Arial LatArm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646796">
              <w:rPr>
                <w:rFonts w:ascii="Arial LatArm" w:hAnsi="Arial LatArm" w:cs="Arial"/>
                <w:color w:val="000000"/>
                <w:sz w:val="18"/>
                <w:szCs w:val="18"/>
              </w:rPr>
              <w:t>1</w:t>
            </w:r>
            <w:r w:rsidR="008217AD"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963AF2" w:rsidRPr="0064679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Ացետիլցիստեին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Ացետիլցիստեին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Ացիկլովիր</w:t>
            </w:r>
            <w:proofErr w:type="spellEnd"/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պարկուճ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Ացիկլովիր</w:t>
            </w:r>
            <w:proofErr w:type="spellEnd"/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  <w:r w:rsidR="00963AF2" w:rsidRPr="00646796">
              <w:rPr>
                <w:rFonts w:ascii="Arial LatArm" w:hAnsi="Arial LatArm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963AF2" w:rsidRPr="00646796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100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2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Բենզիլպենիցիլին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C01C8B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կլոտրիմազոլ</w:t>
            </w:r>
            <w:proofErr w:type="spellEnd"/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C01C8B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պարկուճ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Բետամեթազոն</w:t>
            </w:r>
            <w:proofErr w:type="spellEnd"/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պարկուճ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Բիսոպրոլոլ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1750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2800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3500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Դեքսամեթազոն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Դեքսամեթազոն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646796">
              <w:rPr>
                <w:rFonts w:ascii="Arial LatArm" w:hAnsi="Arial LatArm" w:cs="Arial"/>
                <w:color w:val="000000"/>
                <w:sz w:val="18"/>
                <w:szCs w:val="18"/>
              </w:rPr>
              <w:t>1</w:t>
            </w:r>
            <w:r w:rsidR="008217AD">
              <w:rPr>
                <w:rFonts w:ascii="Arial LatArm" w:hAnsi="Arial LatArm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28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Դիգօքսին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15</w:t>
            </w:r>
            <w:r w:rsidR="00963AF2" w:rsidRPr="00646796">
              <w:rPr>
                <w:rFonts w:ascii="Arial LatArm" w:hAnsi="Arial LatArm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</w:t>
            </w:r>
            <w:r w:rsidR="00963AF2" w:rsidRPr="00646796">
              <w:rPr>
                <w:rFonts w:ascii="Arial LatArm" w:hAnsi="Arial LatArm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45</w:t>
            </w:r>
            <w:r w:rsidR="00963AF2" w:rsidRPr="00646796">
              <w:rPr>
                <w:rFonts w:ascii="Arial LatArm" w:hAnsi="Arial LatArm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="00963AF2" w:rsidRPr="00646796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600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Դիդրոգեստերոն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</w:t>
            </w:r>
            <w:r w:rsidR="00963AF2" w:rsidRPr="00646796">
              <w:rPr>
                <w:rFonts w:ascii="Arial LatArm" w:hAnsi="Arial LatArm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8217A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Դիկլոֆենակ</w:t>
            </w:r>
            <w:proofErr w:type="spellEnd"/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421FC8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421FC8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421FC8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421FC8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800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Դիկլոֆենակ</w:t>
            </w:r>
            <w:proofErr w:type="spellEnd"/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421FC8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421FC8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421FC8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421FC8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400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2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Դիկլոֆենակ</w:t>
            </w:r>
            <w:proofErr w:type="spellEnd"/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421FC8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421FC8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421FC8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421FC8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200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Դիկլոֆենակ</w:t>
            </w:r>
            <w:proofErr w:type="spellEnd"/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պարկուճ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421FC8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421FC8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421FC8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421FC8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Դիկլոֆենակ</w:t>
            </w:r>
            <w:proofErr w:type="spellEnd"/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421FC8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421FC8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421FC8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421FC8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80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Դիֆենհիդրամին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421FC8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</w:t>
            </w:r>
            <w:r w:rsidR="00963AF2" w:rsidRPr="00646796">
              <w:rPr>
                <w:rFonts w:ascii="Arial LatArm" w:hAnsi="Arial LatArm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421FC8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</w:t>
            </w:r>
            <w:r w:rsidR="00963AF2" w:rsidRPr="00646796">
              <w:rPr>
                <w:rFonts w:ascii="Arial LatArm" w:hAnsi="Arial LatArm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421FC8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421FC8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80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Դրոտավերին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421FC8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421FC8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421FC8" w:rsidP="0017798A">
            <w:pPr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40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421FC8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20117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Դրոտավերին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421FC8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421FC8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421FC8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421FC8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Դօքսիցիկլին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646796">
              <w:rPr>
                <w:rFonts w:ascii="Arial LatArm" w:hAnsi="Arial LatArm" w:cs="Arial"/>
                <w:color w:val="000000"/>
                <w:sz w:val="18"/>
                <w:szCs w:val="18"/>
              </w:rPr>
              <w:t>1</w:t>
            </w:r>
            <w:r w:rsidR="00421FC8"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421FC8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421FC8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421FC8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Դօքսիցիկլին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421FC8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421FC8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421FC8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421FC8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Երկաթ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պարունակող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համակցություն</w:t>
            </w:r>
            <w:proofErr w:type="spellEnd"/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646796">
              <w:rPr>
                <w:rFonts w:ascii="Arial LatArm" w:hAnsi="Arial LatArm" w:cs="Arial"/>
                <w:color w:val="000000"/>
                <w:sz w:val="18"/>
                <w:szCs w:val="18"/>
              </w:rPr>
              <w:t>1</w:t>
            </w:r>
            <w:r w:rsidR="00421FC8"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421FC8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421FC8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421FC8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6967C4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ֆոլաթթու</w:t>
            </w:r>
            <w:proofErr w:type="spellEnd"/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6967C4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421FC8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</w:t>
            </w:r>
            <w:r w:rsidR="006967C4">
              <w:rPr>
                <w:rFonts w:ascii="Arial LatArm" w:hAnsi="Arial LatArm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421FC8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6</w:t>
            </w:r>
            <w:r w:rsidR="006967C4">
              <w:rPr>
                <w:rFonts w:ascii="Arial LatArm" w:hAnsi="Arial LatArm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421FC8" w:rsidP="0017798A">
            <w:pPr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8</w:t>
            </w:r>
            <w:r w:rsidR="006967C4">
              <w:rPr>
                <w:rFonts w:ascii="Arial LatArm" w:hAnsi="Arial LatArm" w:cs="Arial"/>
                <w:sz w:val="18"/>
                <w:szCs w:val="18"/>
              </w:rPr>
              <w:t>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421FC8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6967C4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10</w:t>
            </w:r>
            <w:r w:rsidR="006967C4"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2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Էնալապրիլ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100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Կալցիումի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գլյուկոնատ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375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500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Կարբամազեպին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646796">
              <w:rPr>
                <w:rFonts w:ascii="Arial LatArm" w:hAnsi="Arial LatArm" w:cs="Arial"/>
                <w:color w:val="000000"/>
                <w:sz w:val="18"/>
                <w:szCs w:val="18"/>
              </w:rPr>
              <w:t>1</w:t>
            </w:r>
            <w:r w:rsidR="00A36E8F">
              <w:rPr>
                <w:rFonts w:ascii="Arial LatArm" w:hAnsi="Arial LatArm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</w:t>
            </w:r>
            <w:r w:rsidR="00963AF2" w:rsidRPr="00646796">
              <w:rPr>
                <w:rFonts w:ascii="Arial LatArm" w:hAnsi="Arial LatArm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720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900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900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Կարվեդիլոլ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1375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2750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4125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5500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Կոլխիցին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Նիտրոգլիցերին</w:t>
            </w:r>
            <w:proofErr w:type="spellEnd"/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646796">
              <w:rPr>
                <w:rFonts w:ascii="Arial LatArm" w:hAnsi="Arial LatArm" w:cs="Arial"/>
                <w:color w:val="000000"/>
                <w:sz w:val="18"/>
                <w:szCs w:val="18"/>
              </w:rPr>
              <w:t>10</w:t>
            </w:r>
            <w:r w:rsidR="00A36E8F">
              <w:rPr>
                <w:rFonts w:ascii="Arial LatArm" w:hAnsi="Arial LatArm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646796">
              <w:rPr>
                <w:rFonts w:ascii="Arial LatArm" w:hAnsi="Arial LatArm" w:cs="Arial"/>
                <w:color w:val="000000"/>
                <w:sz w:val="18"/>
                <w:szCs w:val="18"/>
              </w:rPr>
              <w:t>20</w:t>
            </w:r>
            <w:r w:rsidR="00A36E8F">
              <w:rPr>
                <w:rFonts w:ascii="Arial LatArm" w:hAnsi="Arial LatArm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646796">
              <w:rPr>
                <w:rFonts w:ascii="Arial LatArm" w:hAnsi="Arial LatArm" w:cs="Arial"/>
                <w:color w:val="000000"/>
                <w:sz w:val="18"/>
                <w:szCs w:val="18"/>
              </w:rPr>
              <w:t>30</w:t>
            </w:r>
            <w:r w:rsidR="00A36E8F">
              <w:rPr>
                <w:rFonts w:ascii="Arial LatArm" w:hAnsi="Arial LatArm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4</w:t>
            </w:r>
            <w:r w:rsidR="00A36E8F">
              <w:rPr>
                <w:rFonts w:ascii="Arial" w:hAnsi="Arial" w:cs="Arial"/>
                <w:sz w:val="18"/>
                <w:szCs w:val="18"/>
              </w:rPr>
              <w:t>0</w:t>
            </w:r>
            <w:r w:rsidRPr="0064679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400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Ցեֆազոլին</w:t>
            </w:r>
            <w:proofErr w:type="spellEnd"/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646796">
              <w:rPr>
                <w:rFonts w:ascii="Arial LatArm" w:hAnsi="Arial LatArm" w:cs="Arial"/>
                <w:color w:val="000000"/>
                <w:sz w:val="18"/>
                <w:szCs w:val="18"/>
              </w:rPr>
              <w:t>1</w:t>
            </w:r>
            <w:r w:rsidR="00A36E8F">
              <w:rPr>
                <w:rFonts w:ascii="Arial LatArm" w:hAnsi="Arial LatArm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15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Ցեֆալեքսին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300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Ցեֆալեքսին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էնալապրիլ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H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1250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3750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5000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2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Ցեֆուր</w:t>
            </w:r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>o</w:t>
            </w:r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քսիմ</w:t>
            </w:r>
            <w:proofErr w:type="spellEnd"/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Ցեֆտրիաքսոն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25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Ցեֆտրիաքսոն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Ցիանոկոբալամին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lastRenderedPageBreak/>
              <w:t>65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Քլորամֆենիկոլ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200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Ֆամոտիդին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A36E8F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300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Ֆլուկոնազոլ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ֆուրոսեմիդ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1300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2500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վինպոցետին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90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120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Թիմոլոլ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2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Իբուպրոֆեն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25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Իբուպրոֆեն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225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300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Իբուպրոֆեն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300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Իբուպրոֆեն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100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Իզոսորբիդի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դինիտրատ</w:t>
            </w:r>
            <w:proofErr w:type="spellEnd"/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750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1000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Լևոթիրօքսին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100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լոպերամիդ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300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Լորատադին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100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Լևոֆլօքսացին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Լևոֆլօքսացին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2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Կալիումի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յոդիդ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100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Կետոպրոֆեն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100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Կետոպրոֆեն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պարկուճ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Հիդրոկորտիզոն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պարկուճ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Հիդրոքլորթիազիդ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375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750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1125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1500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Մագնեզիումի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սուլֆատ</w:t>
            </w:r>
            <w:proofErr w:type="spellEnd"/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Մեբենդազոլ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100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Մեբենդազոլ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Մեթոտրեքսատ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Մետոկլոպրամիդ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2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Մետոկլոպրամիդ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Մետոպրոլոլ</w:t>
            </w:r>
            <w:proofErr w:type="spellEnd"/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750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1000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Մետրոնիդազոլ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FB0B99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Ցինկօ</w:t>
            </w:r>
            <w:proofErr w:type="spellEnd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օքսիդ</w:t>
            </w:r>
            <w:proofErr w:type="spellEnd"/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FB0B99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պարկուճ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FB0B99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FB0B99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FB0B99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FB0B99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FB0B99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ցիպրոֆլոքսացին</w:t>
            </w:r>
            <w:proofErr w:type="spellEnd"/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Նատրիումի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քլորիդ</w:t>
            </w:r>
            <w:proofErr w:type="spellEnd"/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Նիստատին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Նիստատին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պարկուճ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Նիֆեդիպին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600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Պանկրեատին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200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2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Պարացետամոլ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400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Պարացետամոլ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200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Պարացետամոլ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Պերմեթրին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պարկուճ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lastRenderedPageBreak/>
              <w:t>105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Պիրանտել</w:t>
            </w:r>
            <w:proofErr w:type="spellEnd"/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Պիրիդօքսին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Պովիդոն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յոդ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A5C1D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Սալբուտամոլ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Սենա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750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1000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Սիմվաստատին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100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2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Սուլֆամեթօքսազոլ</w:t>
            </w:r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>+</w:t>
            </w:r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Տրիմեթոպրիմ</w:t>
            </w:r>
            <w:proofErr w:type="spellEnd"/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Սուլֆամեթօքսազոլ</w:t>
            </w:r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>+</w:t>
            </w:r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Տրիմեթոպրիմ</w:t>
            </w:r>
            <w:proofErr w:type="spellEnd"/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375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500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Սուլֆասալազին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600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Սպիրոնոլակտոն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750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1000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Տետրացիկլին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պարկուճ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էգիլոկ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ռետարտ</w:t>
            </w:r>
            <w:proofErr w:type="spellEnd"/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100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Քսիլոմետազոլին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Օմեպրազոլ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375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750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1125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1500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կարդիոմագնիլ</w:t>
            </w:r>
            <w:proofErr w:type="spellEnd"/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750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1000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լիզինոպրիլ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[</w:t>
            </w: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դիրատոն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>]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140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2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բերլիպրիլ</w:t>
            </w:r>
            <w:proofErr w:type="spellEnd"/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120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դիմետինդեն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մալ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</w:t>
            </w: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դիմետինդեն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պարկուճ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բիսապրոլոլ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[</w:t>
            </w: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կոնկոր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>]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375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750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1125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1500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էպինեֆրին</w:t>
            </w:r>
            <w:proofErr w:type="spellEnd"/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15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էթանոլ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96%  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24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էրիթրոմիցին</w:t>
            </w:r>
            <w:proofErr w:type="spellEnd"/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15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լիզինոպրիլ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/</w:t>
            </w: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ամլոդիպին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[</w:t>
            </w: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էկվատոր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>]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100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լիոլիզ</w:t>
            </w:r>
            <w:proofErr w:type="spellEnd"/>
            <w:proofErr w:type="gram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կաթն</w:t>
            </w:r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>.</w:t>
            </w:r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բակտ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200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խոլիկալցիֆերոլ</w:t>
            </w:r>
            <w:proofErr w:type="spellEnd"/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100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2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կապտոպրիլ</w:t>
            </w:r>
            <w:proofErr w:type="spellEnd"/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300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կոֆեին</w:t>
            </w:r>
            <w:proofErr w:type="spellEnd"/>
            <w:proofErr w:type="gram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նատր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բենզոատ</w:t>
            </w:r>
            <w:proofErr w:type="spellEnd"/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կորվալոլ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մեբհիդրոլին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150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մեթիլպրեդնիզալոն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[</w:t>
            </w: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մեթիպրեդ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>]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250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մենթ</w:t>
            </w:r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>.</w:t>
            </w:r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իզովարել</w:t>
            </w:r>
            <w:proofErr w:type="spellEnd"/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272229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160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մետամիզոլ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100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մետամիզոլ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ֆենպիվեր</w:t>
            </w:r>
            <w:proofErr w:type="spellEnd"/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նաֆազոլին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նաֆազոլին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2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նիֆուրօքսազիդ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նեբիվալոլ</w:t>
            </w:r>
            <w:proofErr w:type="spellEnd"/>
            <w:proofErr w:type="gram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հիդրոխլ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.  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Պապավերին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80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Պերին</w:t>
            </w:r>
            <w:r w:rsidR="00D97706"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դ</w:t>
            </w:r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ոպրիլ</w:t>
            </w:r>
            <w:proofErr w:type="spellEnd"/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566981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300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lastRenderedPageBreak/>
              <w:t>145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Պիրացետամ</w:t>
            </w:r>
            <w:proofErr w:type="spellEnd"/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600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Պրոկային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Սալբուտամոլ</w:t>
            </w:r>
            <w:proofErr w:type="spellEnd"/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800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Սալբուտամոլ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200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Սիմեթիկոն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2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կավինտոն</w:t>
            </w:r>
            <w:proofErr w:type="spellEnd"/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200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Տրիմետազիդին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[</w:t>
            </w: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պրեդիզին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>]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400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ֆենազոն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լիդոկային</w:t>
            </w:r>
            <w:proofErr w:type="spellEnd"/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15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ֆերում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լեկ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Սոճու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նիվ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յուղ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Մենթ</w:t>
            </w:r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>.</w:t>
            </w:r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տկոֆեր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պանկրեատին</w:t>
            </w:r>
            <w:proofErr w:type="spellEnd"/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100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պիրացետամ</w:t>
            </w:r>
            <w:proofErr w:type="spellEnd"/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Pr="00405B02" w:rsidRDefault="00963AF2" w:rsidP="00405B02">
            <w:pPr>
              <w:autoSpaceDE w:val="0"/>
              <w:autoSpaceDN w:val="0"/>
              <w:adjustRightInd w:val="0"/>
              <w:jc w:val="left"/>
              <w:rPr>
                <w:rFonts w:ascii="Sylfaen" w:eastAsia="Calibri" w:hAnsi="Sylfaen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GHEA Grapalat"/>
                <w:color w:val="000000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80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պլատիֆիլին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դիոսմին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հեսպերիդին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Pr="00405B02" w:rsidRDefault="00963AF2" w:rsidP="00405B02">
            <w:pPr>
              <w:autoSpaceDE w:val="0"/>
              <w:autoSpaceDN w:val="0"/>
              <w:adjustRightInd w:val="0"/>
              <w:jc w:val="left"/>
              <w:rPr>
                <w:rFonts w:ascii="Sylfaen" w:eastAsia="Calibri" w:hAnsi="Sylfaen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100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հորթի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արյան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հեմոդերիվատ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2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կորդիամին</w:t>
            </w:r>
            <w:proofErr w:type="spellEnd"/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բետամետազոնի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դիպրոպիոնատ</w:t>
            </w:r>
            <w:proofErr w:type="spellEnd"/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հեպարին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[</w:t>
            </w: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լիոտոն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>]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պարկուճ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</w:t>
            </w: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ինդոմետացին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տրօքսերուտին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պարկուճ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164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բենդազոլ</w:t>
            </w:r>
            <w:proofErr w:type="spellEnd"/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դիկլոֆենակի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նատրիում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[</w:t>
            </w: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դիկլակ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>]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պարկուճ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ացետիլսալիցիլաթթու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[</w:t>
            </w: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թրոմբասպին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>]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1250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3750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5000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կատվախոտի</w:t>
            </w:r>
            <w:proofErr w:type="spellEnd"/>
            <w:r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հանուկ</w:t>
            </w:r>
            <w:proofErr w:type="spellEnd"/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750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1000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պիկովիտ</w:t>
            </w:r>
            <w:proofErr w:type="spellEnd"/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ամբրօքսոլ</w:t>
            </w:r>
            <w:proofErr w:type="spellEnd"/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963AF2" w:rsidRPr="00646796" w:rsidTr="009978D1">
        <w:trPr>
          <w:trHeight w:val="2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796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AF2" w:rsidRDefault="00963AF2" w:rsidP="00B538C2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Հակակատաղության</w:t>
            </w:r>
            <w:proofErr w:type="spellEnd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Calibri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պատվաստանյութ</w:t>
            </w:r>
            <w:proofErr w:type="spellEnd"/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left"/>
              <w:rPr>
                <w:rFonts w:ascii="GHEA Grapalat" w:eastAsia="Calibri" w:hAnsi="GHEA Grapalat" w:cs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17798A">
            <w:pPr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17798A" w:rsidP="0017798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AF2" w:rsidRDefault="00963AF2">
            <w:pPr>
              <w:autoSpaceDE w:val="0"/>
              <w:autoSpaceDN w:val="0"/>
              <w:adjustRightInd w:val="0"/>
              <w:jc w:val="right"/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</w:pPr>
            <w:r>
              <w:rPr>
                <w:rFonts w:ascii="GHEA Grapalat" w:eastAsia="Calibri" w:hAnsi="GHEA Grapalat" w:cs="GHEA Grapalat"/>
                <w:color w:val="FF0000"/>
                <w:sz w:val="20"/>
                <w:szCs w:val="20"/>
              </w:rPr>
              <w:t>15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AF2" w:rsidRPr="00646796" w:rsidRDefault="00963AF2" w:rsidP="00646796">
            <w:pPr>
              <w:contextualSpacing/>
              <w:jc w:val="left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</w:tbl>
    <w:p w:rsidR="00682A1D" w:rsidRPr="006C521C" w:rsidRDefault="00682A1D" w:rsidP="00DD3076">
      <w:pPr>
        <w:rPr>
          <w:rFonts w:ascii="GHEA Grapalat" w:hAnsi="GHEA Grapalat" w:cs="GHEA Grapalat"/>
          <w:sz w:val="20"/>
          <w:szCs w:val="20"/>
          <w:lang w:val="es-ES"/>
        </w:rPr>
      </w:pPr>
    </w:p>
    <w:p w:rsidR="00A95A93" w:rsidRPr="006C521C" w:rsidRDefault="00A95A93" w:rsidP="00DD3076">
      <w:pPr>
        <w:rPr>
          <w:rFonts w:ascii="GHEA Grapalat" w:hAnsi="GHEA Grapalat" w:cs="GHEA Grapalat"/>
          <w:sz w:val="20"/>
          <w:szCs w:val="20"/>
          <w:lang w:val="es-ES"/>
        </w:rPr>
      </w:pPr>
    </w:p>
    <w:tbl>
      <w:tblPr>
        <w:tblW w:w="11445" w:type="dxa"/>
        <w:tblInd w:w="2365" w:type="dxa"/>
        <w:tblLayout w:type="fixed"/>
        <w:tblLook w:val="04A0"/>
      </w:tblPr>
      <w:tblGrid>
        <w:gridCol w:w="5114"/>
        <w:gridCol w:w="1985"/>
        <w:gridCol w:w="4346"/>
      </w:tblGrid>
      <w:tr w:rsidR="00DC7539" w:rsidRPr="006C521C" w:rsidTr="00B620C4">
        <w:tc>
          <w:tcPr>
            <w:tcW w:w="5114" w:type="dxa"/>
          </w:tcPr>
          <w:p w:rsidR="00DC7539" w:rsidRPr="006C521C" w:rsidRDefault="00DC7539">
            <w:pPr>
              <w:rPr>
                <w:rFonts w:ascii="GHEA Grapalat" w:hAnsi="GHEA Grapalat" w:cs="Sylfaen"/>
                <w:b/>
                <w:bCs/>
                <w:lang w:val="nb-NO"/>
              </w:rPr>
            </w:pPr>
            <w:r w:rsidRPr="006C521C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DC7539" w:rsidRPr="006C521C" w:rsidRDefault="00DC7539">
            <w:pPr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0350B4" w:rsidRPr="00A80CA2" w:rsidRDefault="000350B4" w:rsidP="000350B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A80CA2">
              <w:rPr>
                <w:rFonts w:ascii="GHEA Grapalat" w:hAnsi="GHEA Grapalat"/>
                <w:sz w:val="18"/>
                <w:szCs w:val="18"/>
                <w:lang w:val="nb-NO"/>
              </w:rPr>
              <w:t>&lt;&lt;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Արևշատի</w:t>
            </w:r>
            <w:proofErr w:type="spellEnd"/>
            <w:r w:rsidRPr="00A80CA2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ԱԱՊԿ</w:t>
            </w:r>
            <w:r w:rsidRPr="00A80CA2">
              <w:rPr>
                <w:rFonts w:ascii="GHEA Grapalat" w:hAnsi="GHEA Grapalat"/>
                <w:sz w:val="18"/>
                <w:szCs w:val="18"/>
                <w:lang w:val="nb-NO"/>
              </w:rPr>
              <w:t xml:space="preserve">&gt;&gt; </w:t>
            </w:r>
            <w:r>
              <w:rPr>
                <w:rFonts w:ascii="GHEA Grapalat" w:hAnsi="GHEA Grapalat"/>
                <w:sz w:val="18"/>
                <w:szCs w:val="18"/>
              </w:rPr>
              <w:t>ՓԲԸ</w:t>
            </w:r>
          </w:p>
          <w:p w:rsidR="000350B4" w:rsidRDefault="000350B4" w:rsidP="000350B4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A80CA2">
              <w:rPr>
                <w:rFonts w:ascii="GHEA Grapalat" w:hAnsi="GHEA Grapalat"/>
                <w:sz w:val="18"/>
                <w:szCs w:val="18"/>
                <w:lang w:val="af-ZA"/>
              </w:rPr>
              <w:t xml:space="preserve">Արարատի մարզ, </w:t>
            </w:r>
            <w:r w:rsidRPr="00A80CA2">
              <w:rPr>
                <w:rFonts w:ascii="GHEA Grapalat" w:hAnsi="GHEA Grapalat" w:cs="Sylfaen"/>
                <w:sz w:val="18"/>
                <w:szCs w:val="18"/>
              </w:rPr>
              <w:t>գ</w:t>
            </w:r>
            <w:r w:rsidRPr="00A80CA2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. </w:t>
            </w:r>
            <w:proofErr w:type="spellStart"/>
            <w:r w:rsidRPr="00A80CA2">
              <w:rPr>
                <w:rFonts w:ascii="GHEA Grapalat" w:hAnsi="GHEA Grapalat" w:cs="Sylfaen"/>
                <w:sz w:val="18"/>
                <w:szCs w:val="18"/>
              </w:rPr>
              <w:t>Արևշատ</w:t>
            </w:r>
            <w:proofErr w:type="spellEnd"/>
            <w:r w:rsidRPr="00A80CA2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, </w:t>
            </w:r>
          </w:p>
          <w:p w:rsidR="000350B4" w:rsidRPr="00A80CA2" w:rsidRDefault="000350B4" w:rsidP="000350B4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A80CA2">
              <w:rPr>
                <w:rFonts w:ascii="GHEA Grapalat" w:hAnsi="GHEA Grapalat" w:cs="Sylfaen"/>
                <w:sz w:val="18"/>
                <w:szCs w:val="18"/>
              </w:rPr>
              <w:t>փ</w:t>
            </w:r>
            <w:r w:rsidRPr="00A80CA2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. </w:t>
            </w:r>
            <w:proofErr w:type="spellStart"/>
            <w:r w:rsidRPr="00A80CA2">
              <w:rPr>
                <w:rFonts w:ascii="GHEA Grapalat" w:hAnsi="GHEA Grapalat" w:cs="Sylfaen"/>
                <w:sz w:val="18"/>
                <w:szCs w:val="18"/>
              </w:rPr>
              <w:t>Մխչյան</w:t>
            </w:r>
            <w:proofErr w:type="spellEnd"/>
            <w:r w:rsidRPr="00A80CA2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A80CA2">
              <w:rPr>
                <w:rFonts w:ascii="GHEA Grapalat" w:hAnsi="GHEA Grapalat" w:cs="Sylfaen"/>
                <w:sz w:val="18"/>
                <w:szCs w:val="18"/>
              </w:rPr>
              <w:t>շենք</w:t>
            </w:r>
            <w:proofErr w:type="spellEnd"/>
            <w:r w:rsidRPr="00A80CA2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14 </w:t>
            </w:r>
          </w:p>
          <w:p w:rsidR="000350B4" w:rsidRDefault="000350B4" w:rsidP="000350B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ՀՎՀՀ՝ 04220782</w:t>
            </w:r>
          </w:p>
          <w:p w:rsidR="000350B4" w:rsidRDefault="000350B4" w:rsidP="000350B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Հ/Հ՝ 163098213412</w:t>
            </w:r>
          </w:p>
          <w:p w:rsidR="000350B4" w:rsidRPr="00A80CA2" w:rsidRDefault="000350B4" w:rsidP="000350B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ՀԷԿԲ Արտաշատի մ/ճ</w:t>
            </w:r>
          </w:p>
          <w:p w:rsidR="000350B4" w:rsidRPr="000350B4" w:rsidRDefault="000350B4" w:rsidP="000350B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0350B4" w:rsidRPr="00107F3C" w:rsidRDefault="000350B4" w:rsidP="000350B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0350B4" w:rsidRPr="00107F3C" w:rsidRDefault="000350B4" w:rsidP="000350B4">
            <w:pPr>
              <w:rPr>
                <w:rFonts w:ascii="GHEA Grapalat" w:hAnsi="GHEA Grapalat"/>
                <w:lang w:val="hy-AM"/>
              </w:rPr>
            </w:pPr>
            <w:r w:rsidRPr="00107F3C">
              <w:rPr>
                <w:rFonts w:ascii="GHEA Grapalat" w:hAnsi="GHEA Grapalat"/>
                <w:lang w:val="hy-AM"/>
              </w:rPr>
              <w:t>---------------------------</w:t>
            </w:r>
            <w:r>
              <w:rPr>
                <w:rFonts w:ascii="GHEA Grapalat" w:hAnsi="GHEA Grapalat"/>
                <w:lang w:val="nb-NO"/>
              </w:rPr>
              <w:t>Վ.Հովհաննիսյան</w:t>
            </w:r>
          </w:p>
          <w:p w:rsidR="000350B4" w:rsidRPr="00107F3C" w:rsidRDefault="000350B4" w:rsidP="000350B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7F3C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107F3C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07F3C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DC7539" w:rsidRPr="006C521C" w:rsidRDefault="000350B4" w:rsidP="000350B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7F3C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07F3C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07F3C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1985" w:type="dxa"/>
          </w:tcPr>
          <w:p w:rsidR="00DC7539" w:rsidRPr="006C521C" w:rsidRDefault="00DC753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6" w:type="dxa"/>
          </w:tcPr>
          <w:p w:rsidR="00DC7539" w:rsidRPr="006C521C" w:rsidRDefault="00DC7539">
            <w:pPr>
              <w:rPr>
                <w:rFonts w:ascii="GHEA Grapalat" w:hAnsi="GHEA Grapalat" w:cs="Sylfaen"/>
                <w:b/>
                <w:bCs/>
              </w:rPr>
            </w:pPr>
            <w:r w:rsidRPr="006C521C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DC7539" w:rsidRPr="006C521C" w:rsidRDefault="00DC7539">
            <w:pPr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  <w:p w:rsidR="00DC7539" w:rsidRPr="006C521C" w:rsidRDefault="00DC7539">
            <w:pPr>
              <w:rPr>
                <w:rFonts w:ascii="GHEA Grapalat" w:hAnsi="GHEA Grapalat" w:cs="Times New Roman"/>
                <w:sz w:val="18"/>
                <w:szCs w:val="18"/>
              </w:rPr>
            </w:pPr>
            <w:r w:rsidRPr="006C521C">
              <w:rPr>
                <w:rFonts w:ascii="GHEA Grapalat" w:hAnsi="GHEA Grapalat"/>
                <w:sz w:val="18"/>
                <w:szCs w:val="18"/>
              </w:rPr>
              <w:t>____________________</w:t>
            </w:r>
          </w:p>
          <w:p w:rsidR="00DC7539" w:rsidRPr="006C521C" w:rsidRDefault="00DC7539">
            <w:pPr>
              <w:rPr>
                <w:rFonts w:ascii="GHEA Grapalat" w:hAnsi="GHEA Grapalat"/>
                <w:sz w:val="18"/>
                <w:szCs w:val="18"/>
              </w:rPr>
            </w:pPr>
            <w:r w:rsidRPr="006C521C">
              <w:rPr>
                <w:rFonts w:ascii="GHEA Grapalat" w:hAnsi="GHEA Grapalat"/>
                <w:sz w:val="18"/>
                <w:szCs w:val="18"/>
              </w:rPr>
              <w:t>________________________________</w:t>
            </w:r>
          </w:p>
          <w:p w:rsidR="00DC7539" w:rsidRPr="006C521C" w:rsidRDefault="00DC7539">
            <w:pPr>
              <w:rPr>
                <w:rFonts w:ascii="GHEA Grapalat" w:hAnsi="GHEA Grapalat"/>
                <w:sz w:val="18"/>
                <w:szCs w:val="18"/>
              </w:rPr>
            </w:pPr>
            <w:r w:rsidRPr="006C521C">
              <w:rPr>
                <w:rFonts w:ascii="GHEA Grapalat" w:hAnsi="GHEA Grapalat"/>
                <w:sz w:val="18"/>
                <w:szCs w:val="18"/>
              </w:rPr>
              <w:t>_______________________</w:t>
            </w:r>
          </w:p>
          <w:p w:rsidR="00DC7539" w:rsidRPr="006C521C" w:rsidRDefault="00DC7539">
            <w:pPr>
              <w:rPr>
                <w:rFonts w:ascii="GHEA Grapalat" w:hAnsi="GHEA Grapalat"/>
                <w:sz w:val="18"/>
                <w:szCs w:val="18"/>
              </w:rPr>
            </w:pPr>
            <w:r w:rsidRPr="006C521C">
              <w:rPr>
                <w:rFonts w:ascii="GHEA Grapalat" w:hAnsi="GHEA Grapalat"/>
                <w:sz w:val="18"/>
                <w:szCs w:val="18"/>
              </w:rPr>
              <w:t>__________________________</w:t>
            </w:r>
          </w:p>
          <w:p w:rsidR="00DC7539" w:rsidRPr="006C521C" w:rsidRDefault="00DC7539">
            <w:pPr>
              <w:rPr>
                <w:rFonts w:ascii="GHEA Grapalat" w:hAnsi="GHEA Grapalat"/>
                <w:sz w:val="18"/>
                <w:szCs w:val="18"/>
              </w:rPr>
            </w:pPr>
            <w:r w:rsidRPr="006C521C">
              <w:rPr>
                <w:rFonts w:ascii="GHEA Grapalat" w:hAnsi="GHEA Grapalat"/>
                <w:sz w:val="18"/>
                <w:szCs w:val="18"/>
              </w:rPr>
              <w:t>_____________________________</w:t>
            </w:r>
          </w:p>
          <w:p w:rsidR="00DC7539" w:rsidRPr="006C521C" w:rsidRDefault="00DC7539">
            <w:pPr>
              <w:rPr>
                <w:rFonts w:ascii="GHEA Grapalat" w:hAnsi="GHEA Grapalat"/>
                <w:sz w:val="18"/>
                <w:szCs w:val="18"/>
              </w:rPr>
            </w:pPr>
            <w:r w:rsidRPr="006C521C">
              <w:rPr>
                <w:rFonts w:ascii="GHEA Grapalat" w:hAnsi="GHEA Grapalat"/>
                <w:sz w:val="18"/>
                <w:szCs w:val="18"/>
              </w:rPr>
              <w:t>__________________________</w:t>
            </w:r>
          </w:p>
          <w:p w:rsidR="00DC7539" w:rsidRPr="006C521C" w:rsidRDefault="00DC7539">
            <w:pPr>
              <w:rPr>
                <w:rFonts w:ascii="GHEA Grapalat" w:hAnsi="GHEA Grapalat"/>
                <w:sz w:val="18"/>
                <w:szCs w:val="18"/>
              </w:rPr>
            </w:pPr>
          </w:p>
          <w:p w:rsidR="000C01D3" w:rsidRPr="006C521C" w:rsidRDefault="000C01D3">
            <w:pPr>
              <w:rPr>
                <w:rFonts w:ascii="GHEA Grapalat" w:hAnsi="GHEA Grapalat"/>
                <w:sz w:val="18"/>
                <w:szCs w:val="18"/>
              </w:rPr>
            </w:pPr>
          </w:p>
          <w:p w:rsidR="00DC7539" w:rsidRPr="006C521C" w:rsidRDefault="00DC7539">
            <w:pPr>
              <w:rPr>
                <w:rFonts w:ascii="GHEA Grapalat" w:hAnsi="GHEA Grapalat"/>
                <w:lang w:val="hy-AM"/>
              </w:rPr>
            </w:pPr>
            <w:r w:rsidRPr="006C521C">
              <w:rPr>
                <w:rFonts w:ascii="GHEA Grapalat" w:hAnsi="GHEA Grapalat"/>
                <w:lang w:val="hy-AM"/>
              </w:rPr>
              <w:t>---------------------------</w:t>
            </w:r>
            <w:r w:rsidRPr="006C521C">
              <w:rPr>
                <w:rFonts w:ascii="GHEA Grapalat" w:hAnsi="GHEA Grapalat"/>
              </w:rPr>
              <w:t>___ __________</w:t>
            </w:r>
          </w:p>
          <w:p w:rsidR="00DC7539" w:rsidRPr="006C521C" w:rsidRDefault="00DC753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C521C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6C521C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6C521C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DC7539" w:rsidRPr="006C521C" w:rsidRDefault="00DC753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C521C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6C521C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6C521C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682A1D" w:rsidRPr="006C521C" w:rsidRDefault="00682A1D" w:rsidP="009F55EF">
      <w:pPr>
        <w:jc w:val="both"/>
        <w:rPr>
          <w:rFonts w:ascii="GHEA Grapalat" w:hAnsi="GHEA Grapalat" w:cs="Times New Roman"/>
          <w:lang w:val="hy-AM"/>
        </w:rPr>
      </w:pPr>
    </w:p>
    <w:sectPr w:rsidR="00682A1D" w:rsidRPr="006C521C" w:rsidSect="00B620C4">
      <w:pgSz w:w="16838" w:h="11906" w:orient="landscape"/>
      <w:pgMar w:top="426" w:right="426" w:bottom="426" w:left="42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embedSystemFonts/>
  <w:proofState w:spelling="clean" w:grammar="clean"/>
  <w:attachedTemplate r:id="rId1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/>
  <w:rsids>
    <w:rsidRoot w:val="00DF7EF4"/>
    <w:rsid w:val="000227CB"/>
    <w:rsid w:val="00034364"/>
    <w:rsid w:val="000350B4"/>
    <w:rsid w:val="00042489"/>
    <w:rsid w:val="0006212E"/>
    <w:rsid w:val="000902D6"/>
    <w:rsid w:val="000979B8"/>
    <w:rsid w:val="000A42A3"/>
    <w:rsid w:val="000C01D3"/>
    <w:rsid w:val="000C56D1"/>
    <w:rsid w:val="000D6E15"/>
    <w:rsid w:val="00121F4E"/>
    <w:rsid w:val="00150DF0"/>
    <w:rsid w:val="0017798A"/>
    <w:rsid w:val="00183C08"/>
    <w:rsid w:val="00192750"/>
    <w:rsid w:val="001A5C1D"/>
    <w:rsid w:val="001B577D"/>
    <w:rsid w:val="001B7121"/>
    <w:rsid w:val="001B7D96"/>
    <w:rsid w:val="001F3025"/>
    <w:rsid w:val="001F589A"/>
    <w:rsid w:val="001F7F86"/>
    <w:rsid w:val="00201172"/>
    <w:rsid w:val="00223E39"/>
    <w:rsid w:val="002355CC"/>
    <w:rsid w:val="00237F7D"/>
    <w:rsid w:val="00254288"/>
    <w:rsid w:val="00266A87"/>
    <w:rsid w:val="00272229"/>
    <w:rsid w:val="00282DF7"/>
    <w:rsid w:val="0028489F"/>
    <w:rsid w:val="0029270A"/>
    <w:rsid w:val="002A1CAB"/>
    <w:rsid w:val="002B62AD"/>
    <w:rsid w:val="002D0ECB"/>
    <w:rsid w:val="002D199F"/>
    <w:rsid w:val="002D3A77"/>
    <w:rsid w:val="002E67DB"/>
    <w:rsid w:val="003133F9"/>
    <w:rsid w:val="00335B0B"/>
    <w:rsid w:val="0035033F"/>
    <w:rsid w:val="0038266B"/>
    <w:rsid w:val="003F12EB"/>
    <w:rsid w:val="003F3C29"/>
    <w:rsid w:val="00405B02"/>
    <w:rsid w:val="00421FC8"/>
    <w:rsid w:val="0045364D"/>
    <w:rsid w:val="005064EE"/>
    <w:rsid w:val="0051239C"/>
    <w:rsid w:val="00515EF8"/>
    <w:rsid w:val="00523AA6"/>
    <w:rsid w:val="005330D8"/>
    <w:rsid w:val="00552E3E"/>
    <w:rsid w:val="00557ABF"/>
    <w:rsid w:val="005652F8"/>
    <w:rsid w:val="00566981"/>
    <w:rsid w:val="00576D73"/>
    <w:rsid w:val="005925BB"/>
    <w:rsid w:val="005B2DC1"/>
    <w:rsid w:val="005C4FA3"/>
    <w:rsid w:val="005C6061"/>
    <w:rsid w:val="005D0C02"/>
    <w:rsid w:val="005F4B32"/>
    <w:rsid w:val="0060170C"/>
    <w:rsid w:val="0062043E"/>
    <w:rsid w:val="00622954"/>
    <w:rsid w:val="006362ED"/>
    <w:rsid w:val="00646796"/>
    <w:rsid w:val="00656A04"/>
    <w:rsid w:val="00662496"/>
    <w:rsid w:val="00666906"/>
    <w:rsid w:val="00682A1D"/>
    <w:rsid w:val="00686023"/>
    <w:rsid w:val="006967C4"/>
    <w:rsid w:val="00697BA7"/>
    <w:rsid w:val="006A4DD5"/>
    <w:rsid w:val="006C06E7"/>
    <w:rsid w:val="006C521C"/>
    <w:rsid w:val="006E02C3"/>
    <w:rsid w:val="006E12EF"/>
    <w:rsid w:val="006F586E"/>
    <w:rsid w:val="006F6B4F"/>
    <w:rsid w:val="00702BB2"/>
    <w:rsid w:val="00704848"/>
    <w:rsid w:val="00711573"/>
    <w:rsid w:val="00743CA3"/>
    <w:rsid w:val="00752C49"/>
    <w:rsid w:val="00765623"/>
    <w:rsid w:val="00792FDB"/>
    <w:rsid w:val="007E5617"/>
    <w:rsid w:val="008217AD"/>
    <w:rsid w:val="00823E98"/>
    <w:rsid w:val="008529B0"/>
    <w:rsid w:val="008608BC"/>
    <w:rsid w:val="0088513A"/>
    <w:rsid w:val="0088798D"/>
    <w:rsid w:val="008944A4"/>
    <w:rsid w:val="008D6DB0"/>
    <w:rsid w:val="008E2A35"/>
    <w:rsid w:val="008F43B3"/>
    <w:rsid w:val="00921323"/>
    <w:rsid w:val="0094103A"/>
    <w:rsid w:val="00952E3E"/>
    <w:rsid w:val="00963AF2"/>
    <w:rsid w:val="0098043C"/>
    <w:rsid w:val="009978D1"/>
    <w:rsid w:val="009A442A"/>
    <w:rsid w:val="009D5BA8"/>
    <w:rsid w:val="009E7D6F"/>
    <w:rsid w:val="009F55EF"/>
    <w:rsid w:val="00A116DD"/>
    <w:rsid w:val="00A32DA2"/>
    <w:rsid w:val="00A36E8F"/>
    <w:rsid w:val="00A7047A"/>
    <w:rsid w:val="00A95A93"/>
    <w:rsid w:val="00AE3B8A"/>
    <w:rsid w:val="00AF2570"/>
    <w:rsid w:val="00B06336"/>
    <w:rsid w:val="00B2177F"/>
    <w:rsid w:val="00B444D1"/>
    <w:rsid w:val="00B538C2"/>
    <w:rsid w:val="00B620C4"/>
    <w:rsid w:val="00BB7046"/>
    <w:rsid w:val="00BC3E75"/>
    <w:rsid w:val="00BC49C4"/>
    <w:rsid w:val="00BF03D7"/>
    <w:rsid w:val="00BF0E92"/>
    <w:rsid w:val="00C01C8B"/>
    <w:rsid w:val="00C64897"/>
    <w:rsid w:val="00C704EC"/>
    <w:rsid w:val="00C73399"/>
    <w:rsid w:val="00C856A3"/>
    <w:rsid w:val="00CB2906"/>
    <w:rsid w:val="00CB5901"/>
    <w:rsid w:val="00CC731F"/>
    <w:rsid w:val="00CD4B68"/>
    <w:rsid w:val="00D06167"/>
    <w:rsid w:val="00D2053E"/>
    <w:rsid w:val="00D24DB5"/>
    <w:rsid w:val="00D3329F"/>
    <w:rsid w:val="00D437B9"/>
    <w:rsid w:val="00D53BFF"/>
    <w:rsid w:val="00D61BA2"/>
    <w:rsid w:val="00D771B4"/>
    <w:rsid w:val="00D97706"/>
    <w:rsid w:val="00DA35E9"/>
    <w:rsid w:val="00DB1C67"/>
    <w:rsid w:val="00DC7539"/>
    <w:rsid w:val="00DD23AA"/>
    <w:rsid w:val="00DD3076"/>
    <w:rsid w:val="00DE4943"/>
    <w:rsid w:val="00DF7EF4"/>
    <w:rsid w:val="00E023CC"/>
    <w:rsid w:val="00E06F36"/>
    <w:rsid w:val="00E22FD5"/>
    <w:rsid w:val="00E54ECB"/>
    <w:rsid w:val="00E7380E"/>
    <w:rsid w:val="00EB1F1A"/>
    <w:rsid w:val="00EB3A67"/>
    <w:rsid w:val="00EF7782"/>
    <w:rsid w:val="00F03275"/>
    <w:rsid w:val="00F631BC"/>
    <w:rsid w:val="00F65E62"/>
    <w:rsid w:val="00F714EC"/>
    <w:rsid w:val="00F9254A"/>
    <w:rsid w:val="00FB0319"/>
    <w:rsid w:val="00FB09AF"/>
    <w:rsid w:val="00FB0B99"/>
    <w:rsid w:val="00FE18A6"/>
    <w:rsid w:val="00FE3256"/>
    <w:rsid w:val="00FF28EE"/>
    <w:rsid w:val="00FF5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076"/>
    <w:pPr>
      <w:jc w:val="center"/>
    </w:pPr>
    <w:rPr>
      <w:rFonts w:ascii="Times Armenian" w:eastAsia="Times New Roman" w:hAnsi="Times Armenian" w:cs="Times Armeni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96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6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5;&#1077;&#1090;&#1088;&#1086;&#1089;%20&#1052;&#1072;&#1088;&#1075;&#1072;&#1088;&#1103;&#1085;\Desktop\&#1329;&#1408;&#1407;&#1377;&#1399;&#1377;&#1407;&#1387;%20&#1380;&#1408;&#1377;&#1396;&#1377;&#1407;&#1387;&#1391;&#1377;&#1391;&#1377;&#1398;%20&#1385;&#1377;&#1407;&#1408;&#1400;&#1398;\&#1344;&#1377;&#1406;&#1381;&#1388;&#1406;&#1377;&#1390;%202%20(&#1331;&#1398;.%20&#1386;&#1377;&#1396;.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D3B4CA-9437-42EC-949A-4F296CE0E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Հավելված 2 (Գն. ժամ.)</Template>
  <TotalTime>162</TotalTime>
  <Pages>1</Pages>
  <Words>1305</Words>
  <Characters>7444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Петрос Маргарян</dc:creator>
  <cp:lastModifiedBy>Arevshat</cp:lastModifiedBy>
  <cp:revision>49</cp:revision>
  <cp:lastPrinted>2014-02-16T22:41:00Z</cp:lastPrinted>
  <dcterms:created xsi:type="dcterms:W3CDTF">2014-02-13T18:42:00Z</dcterms:created>
  <dcterms:modified xsi:type="dcterms:W3CDTF">2014-12-21T22:41:00Z</dcterms:modified>
</cp:coreProperties>
</file>